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3C56DA66" w:rsidR="00A62B4C" w:rsidRDefault="00A62B4C" w:rsidP="00A62B4C">
      <w:pPr>
        <w:rPr>
          <w:rFonts w:ascii="Verdana" w:eastAsia="Verdana" w:hAnsi="Verdana" w:cs="Times New Roman"/>
        </w:rPr>
      </w:pPr>
    </w:p>
    <w:p w14:paraId="6B054FB9" w14:textId="6D3AC742" w:rsidR="007D78D3" w:rsidRDefault="007D78D3" w:rsidP="00A62B4C">
      <w:pPr>
        <w:rPr>
          <w:rFonts w:ascii="Verdana" w:eastAsia="Verdana" w:hAnsi="Verdana" w:cs="Times New Roman"/>
        </w:rPr>
      </w:pPr>
    </w:p>
    <w:p w14:paraId="7353039E" w14:textId="77777777" w:rsidR="007D78D3" w:rsidRPr="00A62B4C" w:rsidRDefault="007D78D3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5741CA2F" w14:textId="7E3E16C3" w:rsidR="00F72FB0" w:rsidRDefault="00F72FB0" w:rsidP="00A62B4C">
      <w:pPr>
        <w:rPr>
          <w:rFonts w:eastAsia="Verdana" w:cs="Times New Roman"/>
          <w:szCs w:val="18"/>
        </w:rPr>
      </w:pPr>
    </w:p>
    <w:p w14:paraId="29193F7A" w14:textId="3304B6CE" w:rsidR="007D78D3" w:rsidRDefault="007D78D3" w:rsidP="00A62B4C">
      <w:pPr>
        <w:rPr>
          <w:rFonts w:eastAsia="Verdana" w:cs="Times New Roman"/>
          <w:szCs w:val="18"/>
        </w:rPr>
      </w:pPr>
    </w:p>
    <w:p w14:paraId="56E5BD7F" w14:textId="77777777" w:rsidR="0038127C" w:rsidRPr="00B67D39" w:rsidRDefault="0038127C" w:rsidP="00A62B4C">
      <w:pPr>
        <w:rPr>
          <w:rFonts w:eastAsia="Verdana" w:cs="Times New Roman"/>
          <w:szCs w:val="18"/>
        </w:rPr>
      </w:pPr>
    </w:p>
    <w:p w14:paraId="28DC2734" w14:textId="3BFFF073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1D3331" w:rsidRPr="00DE309D">
        <w:rPr>
          <w:rFonts w:cstheme="minorHAnsi"/>
          <w:noProof/>
          <w:szCs w:val="18"/>
          <w:lang w:eastAsia="pl-PL"/>
        </w:rPr>
        <w:t>POST/DYS/OW/GZ/01081/2026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1D3331" w:rsidRPr="00DE309D">
        <w:rPr>
          <w:rFonts w:cstheme="minorHAnsi"/>
          <w:noProof/>
          <w:szCs w:val="18"/>
          <w:lang w:eastAsia="pl-PL"/>
        </w:rPr>
        <w:t>Przeizolowanie linii nN 0,4kV wraz z przyłączami w miejscowościach: Kluki gm. Mińsk Mazowiecki; Borówek, Transbór gm. Latowicz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53D953E2" w14:textId="56DE4782" w:rsidR="00F72FB0" w:rsidRDefault="00F72FB0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54C528AB" w14:textId="77777777" w:rsidR="006D257C" w:rsidRPr="00B67D39" w:rsidRDefault="006D257C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711D3C47" w14:textId="40DC8511" w:rsidR="0038127C" w:rsidRPr="006D257C" w:rsidRDefault="00B67D39" w:rsidP="006D257C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7D8AD9E2" w14:textId="77777777" w:rsidR="00295252" w:rsidRP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 xml:space="preserve">Zadanie nr 1 -  </w:t>
      </w:r>
      <w:r w:rsidRPr="00295252">
        <w:rPr>
          <w:rFonts w:cstheme="minorHAnsi"/>
          <w:b/>
          <w:szCs w:val="18"/>
        </w:rPr>
        <w:t>Przeizolowanie linii nN 0,4kV wraz z przyłączami w</w:t>
      </w:r>
    </w:p>
    <w:p w14:paraId="5A517577" w14:textId="52D5BFF7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95252">
        <w:rPr>
          <w:rFonts w:cstheme="minorHAnsi"/>
          <w:b/>
          <w:szCs w:val="18"/>
        </w:rPr>
        <w:t>miejscowości Kluki gm. Mińsk Mazowiecki st.tr. 05-0776 Prusy</w:t>
      </w:r>
    </w:p>
    <w:p w14:paraId="2A8CC71E" w14:textId="77777777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060A75AF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4428E73" w14:textId="5BE722D7" w:rsidR="007D78D3" w:rsidRDefault="000B53B2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4D306D25" w14:textId="4513BC96" w:rsidR="0038127C" w:rsidRDefault="0038127C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FF449A1" w14:textId="77777777" w:rsidR="00295252" w:rsidRDefault="00295252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4B46155" w14:textId="77777777" w:rsidR="00295252" w:rsidRP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2 -  </w:t>
      </w:r>
      <w:r w:rsidRPr="00295252">
        <w:rPr>
          <w:rFonts w:cstheme="minorHAnsi"/>
          <w:b/>
          <w:szCs w:val="18"/>
        </w:rPr>
        <w:t>Przeizolowanie linii nN 0,4kV wraz z przyłączami w</w:t>
      </w:r>
    </w:p>
    <w:p w14:paraId="492F8718" w14:textId="3706AD78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95252">
        <w:rPr>
          <w:rFonts w:cstheme="minorHAnsi"/>
          <w:b/>
          <w:szCs w:val="18"/>
        </w:rPr>
        <w:t>miejscowości Borówek gm. Latowicz st.tr. 05-0611 Borówek</w:t>
      </w:r>
    </w:p>
    <w:p w14:paraId="0EE5EDB4" w14:textId="77777777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F5E6DD3" w14:textId="77777777" w:rsidR="00295252" w:rsidRPr="00B67D39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24A803C8" w14:textId="77777777" w:rsidR="00295252" w:rsidRPr="00B67D39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055DDED" w14:textId="5CA5D81C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2479C679" w14:textId="77777777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26CADF4" w14:textId="77777777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73B5F25B" w14:textId="77777777" w:rsidR="00295252" w:rsidRP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3 -  </w:t>
      </w:r>
      <w:r w:rsidRPr="00295252">
        <w:rPr>
          <w:rFonts w:cstheme="minorHAnsi"/>
          <w:b/>
          <w:szCs w:val="18"/>
        </w:rPr>
        <w:t>Przeizolowanie linii nN 0,4kV wraz z przyłączami w</w:t>
      </w:r>
    </w:p>
    <w:p w14:paraId="5113C149" w14:textId="261F828C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95252">
        <w:rPr>
          <w:rFonts w:cstheme="minorHAnsi"/>
          <w:b/>
          <w:szCs w:val="18"/>
        </w:rPr>
        <w:t>miejscowości Transbór gm. Latowicz st.tr. 05-0618 Transbór</w:t>
      </w:r>
    </w:p>
    <w:p w14:paraId="51C41C70" w14:textId="77777777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DEAE1CF" w14:textId="77777777" w:rsidR="00295252" w:rsidRPr="00B67D39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36E5CFAA" w14:textId="77777777" w:rsidR="00295252" w:rsidRPr="00B67D39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5A56DAC6" w14:textId="295C8433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3C6E4D82" w14:textId="77777777" w:rsidR="00295252" w:rsidRDefault="00295252" w:rsidP="002952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89340B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Default="0089340B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p w14:paraId="1347DD3C" w14:textId="77777777" w:rsidR="00295252" w:rsidRPr="00D9767E" w:rsidRDefault="00295252" w:rsidP="00B67D39">
      <w:pPr>
        <w:spacing w:line="240" w:lineRule="exact"/>
        <w:ind w:left="567" w:right="-284" w:hanging="141"/>
        <w:rPr>
          <w:rFonts w:cstheme="minorHAnsi"/>
          <w:szCs w:val="18"/>
        </w:rPr>
      </w:pP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lastRenderedPageBreak/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7760F716" w:rsidR="00B67D39" w:rsidRPr="002902A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2902A9">
        <w:rPr>
          <w:rFonts w:cstheme="minorHAnsi"/>
          <w:szCs w:val="18"/>
          <w:lang w:eastAsia="pl-PL"/>
        </w:rPr>
        <w:t>Wadium o wartości</w:t>
      </w:r>
      <w:r w:rsidR="002902A9">
        <w:rPr>
          <w:rFonts w:cstheme="minorHAnsi"/>
          <w:szCs w:val="18"/>
          <w:lang w:eastAsia="pl-PL"/>
        </w:rPr>
        <w:t xml:space="preserve"> </w:t>
      </w:r>
      <w:r w:rsidR="00B46168" w:rsidRPr="00B46168">
        <w:rPr>
          <w:rFonts w:cstheme="minorHAnsi"/>
          <w:szCs w:val="18"/>
          <w:lang w:eastAsia="pl-PL"/>
        </w:rPr>
        <w:t>13 000,00 zł – dla zadania nr 3,</w:t>
      </w:r>
      <w:r w:rsidR="00DC1267">
        <w:rPr>
          <w:rFonts w:cstheme="minorHAnsi"/>
          <w:szCs w:val="18"/>
          <w:lang w:eastAsia="pl-PL"/>
        </w:rPr>
        <w:t xml:space="preserve"> </w:t>
      </w:r>
      <w:r w:rsidRPr="002902A9">
        <w:rPr>
          <w:rFonts w:cstheme="minorHAnsi"/>
          <w:szCs w:val="18"/>
          <w:lang w:eastAsia="pl-PL"/>
        </w:rPr>
        <w:t xml:space="preserve">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73020100" w:rsidR="00B67D39" w:rsidRPr="00D9767E" w:rsidRDefault="005C6E5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  <w:lang w:eastAsia="pl-PL"/>
        </w:rPr>
        <w:t>14.1</w:t>
      </w:r>
      <w:r w:rsidR="00B67D39" w:rsidRPr="00D9767E">
        <w:rPr>
          <w:rFonts w:cstheme="minorHAnsi"/>
          <w:szCs w:val="18"/>
          <w:lang w:eastAsia="pl-PL"/>
        </w:rPr>
        <w:tab/>
      </w:r>
      <w:r w:rsidR="00B67D39"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="00B67D39"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C2CD459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5C6E59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4E593172" w14:textId="0B01D1F9" w:rsidR="00466295" w:rsidRDefault="00B67D39" w:rsidP="006D257C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5245E0FB" w14:textId="77777777" w:rsidR="006D257C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26A66750" w14:textId="77777777" w:rsidR="006D257C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2BAE6EFE" w14:textId="77777777" w:rsidR="006D257C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40F088CA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686BB516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63E23238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54994CB1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1E24423C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5AA6891D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5633DDF5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359DAC0D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776D0427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7892B5A3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0989C9A8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45321856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7FA3BFDB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629A237B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71C1FE8B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047B9C56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6C5E6E17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3C9F12F2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3D5BEA56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65FC87EF" w14:textId="77777777" w:rsidR="00295252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7539DBCD" w14:textId="77777777" w:rsidR="00295252" w:rsidRPr="00D9767E" w:rsidRDefault="00295252" w:rsidP="006D257C">
      <w:pPr>
        <w:tabs>
          <w:tab w:val="left" w:pos="426"/>
        </w:tabs>
        <w:ind w:firstLine="426"/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557184E" w14:textId="13A3AE70" w:rsidR="007D78D3" w:rsidRDefault="00381365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1B24643D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1CAA19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2F85CF6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C32DF60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A916C0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A722051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7FDB00D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D551242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8BCB5A2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1741216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0EDA6" w14:textId="77777777" w:rsidR="00295252" w:rsidRDefault="00295252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5622B4B" w14:textId="77777777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73AF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3D0E028A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1D3331" w:rsidRPr="00DE309D">
        <w:rPr>
          <w:rFonts w:cstheme="minorHAnsi"/>
          <w:b/>
          <w:i/>
          <w:noProof/>
        </w:rPr>
        <w:t>Przeizolowanie linii nN 0,4kV wraz z przyłączami w miejscowościach: Kluki gm. Mińsk Mazowiecki; Borówek, Transbór gm. Latowicz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1D3331" w:rsidRPr="00DE309D">
        <w:rPr>
          <w:rFonts w:cstheme="minorHAnsi"/>
          <w:b/>
          <w:noProof/>
        </w:rPr>
        <w:t>POST/DYS/OW/GZ/01081/2026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77777777" w:rsidR="000B53B2" w:rsidRDefault="000B53B2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04E1AE47" w14:textId="574F5AEC" w:rsidR="000B53B2" w:rsidRDefault="000B53B2" w:rsidP="00F72FB0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1A5FF9FC" w14:textId="7607D95F" w:rsidR="002902A9" w:rsidRDefault="002902A9" w:rsidP="00F72FB0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262B1949" w14:textId="6D509CAE" w:rsidR="002902A9" w:rsidRDefault="002902A9" w:rsidP="00F72FB0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897AC3B" w14:textId="77777777" w:rsidR="00466295" w:rsidRPr="00F72FB0" w:rsidRDefault="00466295" w:rsidP="00F72FB0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73AFF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17EECFAF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D3331" w:rsidRPr="00DE309D">
        <w:rPr>
          <w:rFonts w:cstheme="minorHAnsi"/>
          <w:noProof/>
          <w:lang w:eastAsia="pl-PL"/>
        </w:rPr>
        <w:t>POST/DYS/OW/GZ/01081/2026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1D3331" w:rsidRPr="00DE309D">
        <w:rPr>
          <w:rFonts w:cstheme="minorHAnsi"/>
          <w:noProof/>
          <w:lang w:eastAsia="pl-PL"/>
        </w:rPr>
        <w:t>Przeizolowanie linii nN 0,4kV wraz z przyłączami w miejscowościach: Kluki gm. Mińsk Mazowiecki; Borówek, Transbór gm. Latowicz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F72FB0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73AFF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73AFF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73AFF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73AFF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73AFF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73AF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1677908A" w14:textId="1460C50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037FBA63" w:rsidR="000B53B2" w:rsidRDefault="000B53B2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DCB3D28" w14:textId="77777777" w:rsidR="006D257C" w:rsidRDefault="006D257C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61E14B2" w14:textId="77777777" w:rsidR="002902A9" w:rsidRDefault="002902A9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73AFF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545D383F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D3331" w:rsidRPr="00DE309D">
        <w:rPr>
          <w:rFonts w:cstheme="minorHAnsi"/>
          <w:noProof/>
          <w:lang w:eastAsia="pl-PL"/>
        </w:rPr>
        <w:t>POST/DYS/OW/GZ/01081/2026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1D3331" w:rsidRPr="00DE309D">
        <w:rPr>
          <w:rFonts w:cstheme="minorHAnsi"/>
          <w:noProof/>
          <w:lang w:eastAsia="pl-PL"/>
        </w:rPr>
        <w:t>Przeizolowanie linii nN 0,4kV wraz z przyłączami w miejscowościach: Kluki gm. Mińsk Mazowiecki; Borówek, Transbór gm. Latowicz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73AF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73AF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73AF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73AFF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73AFF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73AFF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73AFF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73AFF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2560B572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0A1D8AF1" w14:textId="377DEDF6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51ED3F3" w14:textId="0316E0ED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FBF9195" w14:textId="77777777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10AF7AC5" w14:textId="56078C08" w:rsidR="00F72FB0" w:rsidRDefault="00F72FB0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7A93F8DA" w14:textId="77777777" w:rsidR="007D78D3" w:rsidRDefault="007D78D3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024BB7EB" w14:textId="77777777" w:rsidR="006D257C" w:rsidRDefault="006D257C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0C3C329A" w14:textId="4D2762F7" w:rsidR="002902A9" w:rsidRDefault="002902A9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011BF69D" w14:textId="7182200E" w:rsidR="00466295" w:rsidRDefault="00466295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2B21C57" w14:textId="77777777" w:rsidR="001D3331" w:rsidRDefault="001D3331" w:rsidP="001D3331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25F60901" w14:textId="77777777" w:rsidR="001D3331" w:rsidRDefault="001D3331" w:rsidP="001D3331">
      <w:pPr>
        <w:jc w:val="right"/>
        <w:rPr>
          <w:rFonts w:ascii="Verdana" w:eastAsia="Verdana" w:hAnsi="Verdana" w:cs="Times New Roman"/>
          <w:b/>
        </w:rPr>
      </w:pPr>
    </w:p>
    <w:p w14:paraId="6AC42535" w14:textId="77777777" w:rsidR="001D3331" w:rsidRPr="00535E9B" w:rsidRDefault="001D3331" w:rsidP="001D3331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1D3331" w:rsidRPr="006B56FD" w14:paraId="26E26F96" w14:textId="77777777" w:rsidTr="00926D81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01D444CA" w14:textId="77777777" w:rsidR="001D3331" w:rsidRPr="006B56FD" w:rsidRDefault="001D3331" w:rsidP="00926D8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5FA777" w14:textId="77777777" w:rsidR="001D3331" w:rsidRDefault="001D3331" w:rsidP="00926D81">
            <w:pPr>
              <w:ind w:right="28"/>
              <w:rPr>
                <w:rFonts w:asciiTheme="minorHAnsi" w:hAnsiTheme="minorHAnsi" w:cstheme="minorHAnsi"/>
              </w:rPr>
            </w:pPr>
          </w:p>
          <w:p w14:paraId="3BA84EE8" w14:textId="77777777" w:rsidR="001D3331" w:rsidRPr="006B56FD" w:rsidRDefault="001D3331" w:rsidP="00926D81">
            <w:pPr>
              <w:ind w:right="28"/>
              <w:rPr>
                <w:rFonts w:asciiTheme="minorHAnsi" w:hAnsiTheme="minorHAnsi" w:cstheme="minorHAnsi"/>
              </w:rPr>
            </w:pPr>
          </w:p>
          <w:p w14:paraId="42E8007C" w14:textId="77777777" w:rsidR="001D3331" w:rsidRPr="006B56FD" w:rsidRDefault="001D3331" w:rsidP="00926D81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9676598" w14:textId="77777777" w:rsidR="001D3331" w:rsidRPr="006B56FD" w:rsidRDefault="001D3331" w:rsidP="00926D81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6EB15C2C" w14:textId="77777777" w:rsidR="001D3331" w:rsidRPr="006B56FD" w:rsidRDefault="001D3331" w:rsidP="00926D8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529E9AA" w14:textId="77777777" w:rsidR="001D3331" w:rsidRPr="006B56FD" w:rsidRDefault="001D3331" w:rsidP="00926D8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5E4F7" w14:textId="77777777" w:rsidR="001D3331" w:rsidRPr="006B56FD" w:rsidRDefault="001D3331" w:rsidP="00926D8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B5DB924" w14:textId="77777777" w:rsidR="001D3331" w:rsidRPr="006B56FD" w:rsidRDefault="001D3331" w:rsidP="00926D8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59452A5" w14:textId="77777777" w:rsidR="001D3331" w:rsidRPr="006B56FD" w:rsidRDefault="001D3331" w:rsidP="00926D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56338976" w14:textId="77777777" w:rsidR="001D3331" w:rsidRPr="006B56FD" w:rsidRDefault="001D3331" w:rsidP="00926D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22D6816" w14:textId="77777777" w:rsidR="001D3331" w:rsidRDefault="001D3331" w:rsidP="00926D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72FEBCE6" w14:textId="77777777" w:rsidR="001D3331" w:rsidRPr="000855FF" w:rsidRDefault="001D3331" w:rsidP="00926D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31A1CA80" w14:textId="77777777" w:rsidR="001D3331" w:rsidRPr="006B56FD" w:rsidRDefault="001D3331" w:rsidP="00926D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57DF9439" w14:textId="77777777" w:rsidR="001D3331" w:rsidRDefault="001D3331" w:rsidP="001D3331">
      <w:pPr>
        <w:rPr>
          <w:rFonts w:ascii="Verdana" w:eastAsia="Verdana" w:hAnsi="Verdana" w:cs="Times New Roman"/>
          <w:b/>
        </w:rPr>
      </w:pPr>
    </w:p>
    <w:p w14:paraId="37463A88" w14:textId="77777777" w:rsidR="001D3331" w:rsidRPr="00A62B4C" w:rsidRDefault="001D3331" w:rsidP="001D3331">
      <w:pPr>
        <w:rPr>
          <w:rFonts w:ascii="Verdana" w:eastAsia="Verdana" w:hAnsi="Verdana" w:cs="Times New Roman"/>
        </w:rPr>
      </w:pPr>
    </w:p>
    <w:p w14:paraId="1C40357F" w14:textId="77777777" w:rsidR="001D3331" w:rsidRPr="00B67D39" w:rsidRDefault="001D3331" w:rsidP="001D3331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6651048E" w14:textId="77777777" w:rsidR="001D3331" w:rsidRPr="00B67D39" w:rsidRDefault="001D3331" w:rsidP="001D3331">
      <w:pPr>
        <w:jc w:val="both"/>
        <w:rPr>
          <w:rFonts w:eastAsia="Verdana" w:cs="Times New Roman"/>
          <w:szCs w:val="18"/>
        </w:rPr>
      </w:pPr>
    </w:p>
    <w:p w14:paraId="4D2896FF" w14:textId="12394BEC" w:rsidR="001D3331" w:rsidRPr="006F7CF2" w:rsidRDefault="001D3331" w:rsidP="001D3331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Pr="00DE309D">
        <w:rPr>
          <w:rFonts w:eastAsia="Calibri" w:cstheme="minorHAnsi"/>
          <w:noProof/>
          <w:lang w:eastAsia="pl-PL"/>
        </w:rPr>
        <w:t>POST/DYS/OW/GZ/01081/2026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Pr="00DE309D">
        <w:rPr>
          <w:rFonts w:eastAsia="Calibri" w:cstheme="minorHAnsi"/>
          <w:noProof/>
          <w:lang w:eastAsia="pl-PL"/>
        </w:rPr>
        <w:t>Przeizolowanie linii nN 0,4kV wraz z przyłączami w miejscowościach: Kluki gm. Mińsk Mazowiecki; Borówek, Transbór gm. Latowicz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2935A58E" w14:textId="77777777" w:rsidR="001D3331" w:rsidRDefault="001D3331" w:rsidP="001D3331">
      <w:pPr>
        <w:jc w:val="both"/>
        <w:rPr>
          <w:rFonts w:cstheme="minorHAnsi"/>
          <w:sz w:val="16"/>
        </w:rPr>
      </w:pPr>
    </w:p>
    <w:p w14:paraId="0A1D082A" w14:textId="77777777" w:rsidR="001D3331" w:rsidRPr="006F7CF2" w:rsidRDefault="001D3331" w:rsidP="001D3331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1D3331" w:rsidRPr="006F7CF2" w14:paraId="4486F322" w14:textId="77777777" w:rsidTr="00926D81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6CEE2FD" w14:textId="77777777" w:rsidR="001D3331" w:rsidRPr="006F7CF2" w:rsidRDefault="001D3331" w:rsidP="00926D81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19E6D270" w14:textId="77777777" w:rsidR="001D3331" w:rsidRPr="006F7CF2" w:rsidRDefault="001D3331" w:rsidP="00926D81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723D3F3" w14:textId="77777777" w:rsidR="001D3331" w:rsidRPr="006F7CF2" w:rsidRDefault="001D3331" w:rsidP="00926D81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1D3331" w:rsidRPr="006F7CF2" w14:paraId="120F9EC5" w14:textId="77777777" w:rsidTr="00926D81">
        <w:trPr>
          <w:cantSplit/>
          <w:trHeight w:val="145"/>
        </w:trPr>
        <w:tc>
          <w:tcPr>
            <w:tcW w:w="4253" w:type="dxa"/>
          </w:tcPr>
          <w:p w14:paraId="082A41BC" w14:textId="77777777" w:rsidR="001D3331" w:rsidRPr="006F7CF2" w:rsidRDefault="001D3331" w:rsidP="00926D81">
            <w:pPr>
              <w:ind w:hanging="1418"/>
              <w:jc w:val="center"/>
              <w:rPr>
                <w:szCs w:val="18"/>
              </w:rPr>
            </w:pPr>
          </w:p>
          <w:p w14:paraId="58288FBA" w14:textId="77777777" w:rsidR="001D3331" w:rsidRPr="006F7CF2" w:rsidRDefault="001D3331" w:rsidP="00926D81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271EC8E2" w14:textId="77777777" w:rsidR="001D3331" w:rsidRPr="006F7CF2" w:rsidRDefault="001D3331" w:rsidP="00926D81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630D58AC" w14:textId="77777777" w:rsidR="001D3331" w:rsidRPr="006F7CF2" w:rsidRDefault="001D3331" w:rsidP="00926D81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C4AAEB3" w14:textId="77777777" w:rsidR="001D3331" w:rsidRPr="006F7CF2" w:rsidRDefault="001D3331" w:rsidP="001D3331">
      <w:pPr>
        <w:ind w:left="-142"/>
        <w:rPr>
          <w:rFonts w:eastAsia="Calibri" w:cstheme="minorHAnsi"/>
          <w:szCs w:val="18"/>
          <w:lang w:eastAsia="pl-PL"/>
        </w:rPr>
      </w:pPr>
    </w:p>
    <w:p w14:paraId="581CFFA3" w14:textId="77777777" w:rsidR="001D3331" w:rsidRDefault="001D3331" w:rsidP="001D3331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6B87FEBB" w14:textId="77777777" w:rsidR="001D3331" w:rsidRPr="006F7CF2" w:rsidRDefault="001D3331" w:rsidP="001D3331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1D3331" w:rsidRPr="006F7CF2" w14:paraId="0732E79D" w14:textId="77777777" w:rsidTr="00926D81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B444910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65B3D1D6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E85F594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342B0BC1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726EAE8C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1B2B1CFC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003A738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1D3331" w:rsidRPr="006F7CF2" w14:paraId="2095F015" w14:textId="77777777" w:rsidTr="00926D81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6EC2476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C3FA612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60D2ED42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16E4EC66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674DBC5A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2C3FA47C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1D3331" w:rsidRPr="006F7CF2" w14:paraId="0543EB55" w14:textId="77777777" w:rsidTr="00926D81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3281099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311958D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74A2FF23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C22D568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F61BBA4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736859A4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1D3331" w:rsidRPr="006F7CF2" w14:paraId="1C81B55B" w14:textId="77777777" w:rsidTr="00926D81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19A7CE02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596EA0F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99E184B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6116BCBA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0531059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4DA70BEF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1D3331" w:rsidRPr="006F7CF2" w14:paraId="03EE66A8" w14:textId="77777777" w:rsidTr="00926D81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37171C41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CA3CC4C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02E13B8E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5B6760E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DBA4CC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6C4DE8F1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1D3331" w:rsidRPr="006F7CF2" w14:paraId="14779F36" w14:textId="77777777" w:rsidTr="00926D81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6BE4ED4E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4870C4F8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29412CD8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46230A3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05F0B2B6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E04AD41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1D3331" w:rsidRPr="006F7CF2" w14:paraId="22BA7318" w14:textId="77777777" w:rsidTr="00926D81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C239330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BD2779A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2442F649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7EF0FDC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69402D62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5E19E6DC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1D3331" w:rsidRPr="006F7CF2" w14:paraId="7C85F402" w14:textId="77777777" w:rsidTr="00926D81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65DE2C25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17506BC6" w14:textId="77777777" w:rsidR="001D3331" w:rsidRPr="006F7CF2" w:rsidRDefault="001D3331" w:rsidP="00926D81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034346BA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6FCFF19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2D33E65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2D0D9125" w14:textId="77777777" w:rsidR="001D3331" w:rsidRPr="006F7CF2" w:rsidRDefault="001D3331" w:rsidP="00926D81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39EEDA14" w14:textId="77777777" w:rsidR="001D3331" w:rsidRPr="006F7CF2" w:rsidRDefault="001D3331" w:rsidP="001D3331">
      <w:pPr>
        <w:autoSpaceDE w:val="0"/>
        <w:autoSpaceDN w:val="0"/>
        <w:adjustRightInd w:val="0"/>
        <w:rPr>
          <w:szCs w:val="18"/>
        </w:rPr>
      </w:pPr>
    </w:p>
    <w:p w14:paraId="1B30F3BB" w14:textId="77777777" w:rsidR="001D3331" w:rsidRPr="006F7CF2" w:rsidRDefault="001D3331" w:rsidP="001D3331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400304D5" w14:textId="77777777" w:rsidR="001D3331" w:rsidRPr="006F7CF2" w:rsidRDefault="001D3331" w:rsidP="001D3331">
      <w:pPr>
        <w:autoSpaceDE w:val="0"/>
        <w:autoSpaceDN w:val="0"/>
        <w:adjustRightInd w:val="0"/>
        <w:jc w:val="both"/>
        <w:rPr>
          <w:szCs w:val="18"/>
        </w:rPr>
      </w:pPr>
    </w:p>
    <w:p w14:paraId="4EDD2630" w14:textId="77777777" w:rsidR="001D3331" w:rsidRPr="006F7CF2" w:rsidRDefault="001D3331" w:rsidP="001D3331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50ECBDE" w14:textId="77777777" w:rsidR="001D3331" w:rsidRDefault="001D3331" w:rsidP="001D3331">
      <w:pPr>
        <w:rPr>
          <w:rFonts w:cstheme="minorHAnsi"/>
        </w:rPr>
      </w:pPr>
    </w:p>
    <w:p w14:paraId="73AFC19C" w14:textId="77777777" w:rsidR="001D3331" w:rsidRDefault="001D3331" w:rsidP="001D3331">
      <w:pPr>
        <w:rPr>
          <w:rFonts w:cstheme="minorHAnsi"/>
        </w:rPr>
      </w:pPr>
    </w:p>
    <w:p w14:paraId="38A38631" w14:textId="77777777" w:rsidR="001D3331" w:rsidRDefault="001D3331" w:rsidP="001D3331">
      <w:pPr>
        <w:rPr>
          <w:rFonts w:cstheme="minorHAnsi"/>
        </w:rPr>
      </w:pPr>
    </w:p>
    <w:p w14:paraId="745FDDD7" w14:textId="77777777" w:rsidR="001D3331" w:rsidRPr="009C2468" w:rsidRDefault="001D3331" w:rsidP="001D3331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CCE6B5B" w14:textId="77777777" w:rsidR="001D3331" w:rsidRDefault="001D3331" w:rsidP="001D3331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E1CFD0D" w14:textId="73ABD909" w:rsidR="00466295" w:rsidRDefault="00466295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F6C13B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D8116AD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7E96BC4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5852739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6F328A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31D5B88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3213E5F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5DDC33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E259A72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DBB2EF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356D1B0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051DDBC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1F0F309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15016A0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9279CEE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45EABA5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445139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EAA7A6B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75F9648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F944DF6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2E9345E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02D8E09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2DEC36B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4E31AA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21E264C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D6FBD97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E16FF9D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FF9C30" w14:textId="77777777" w:rsidR="001D3331" w:rsidRDefault="001D3331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5E768C6" w14:textId="77777777" w:rsidR="00295252" w:rsidRDefault="00295252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73AF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6F18C95F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D3331" w:rsidRPr="00DE309D">
        <w:rPr>
          <w:rFonts w:cstheme="minorHAnsi"/>
          <w:noProof/>
          <w:lang w:eastAsia="pl-PL"/>
        </w:rPr>
        <w:t>POST/DYS/OW/GZ/01081/2026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1D3331" w:rsidRPr="00DE309D">
        <w:rPr>
          <w:rFonts w:cstheme="minorHAnsi"/>
          <w:noProof/>
        </w:rPr>
        <w:t>Przeizolowanie linii nN 0,4kV wraz z przyłączami w miejscowościach: Kluki gm. Mińsk Mazowiecki; Borówek, Transbór gm. Latowicz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73AFF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73AFF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73AFF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73AFF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73AFF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73AFF" w:rsidRDefault="00C73AFF" w:rsidP="00582CE9">
      <w:pPr>
        <w:spacing w:after="0"/>
      </w:pPr>
      <w:r>
        <w:separator/>
      </w:r>
    </w:p>
  </w:endnote>
  <w:endnote w:type="continuationSeparator" w:id="0">
    <w:p w14:paraId="58927104" w14:textId="77777777" w:rsidR="00C73AFF" w:rsidRDefault="00C73AF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089FF30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FCF">
          <w:rPr>
            <w:noProof/>
          </w:rPr>
          <w:t>11</w:t>
        </w:r>
        <w:r>
          <w:fldChar w:fldCharType="end"/>
        </w:r>
      </w:p>
    </w:sdtContent>
  </w:sdt>
  <w:p w14:paraId="4A5385B6" w14:textId="77777777" w:rsidR="00C73AFF" w:rsidRDefault="00C73A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73AFF" w:rsidRDefault="00C73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73AFF" w:rsidRDefault="00C73AFF" w:rsidP="00582CE9">
      <w:pPr>
        <w:spacing w:after="0"/>
      </w:pPr>
      <w:r>
        <w:separator/>
      </w:r>
    </w:p>
  </w:footnote>
  <w:footnote w:type="continuationSeparator" w:id="0">
    <w:p w14:paraId="5681B395" w14:textId="77777777" w:rsidR="00C73AFF" w:rsidRDefault="00C73AFF" w:rsidP="00582CE9">
      <w:pPr>
        <w:spacing w:after="0"/>
      </w:pPr>
      <w:r>
        <w:continuationSeparator/>
      </w:r>
    </w:p>
  </w:footnote>
  <w:footnote w:id="1">
    <w:p w14:paraId="679895A9" w14:textId="77777777" w:rsidR="00C73AFF" w:rsidRPr="00B67D39" w:rsidRDefault="00C73AFF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C73AFF" w:rsidRPr="00F2601C" w:rsidRDefault="00C73AFF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C73AFF" w:rsidRPr="00B67D39" w:rsidRDefault="00C73AFF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C73AFF" w:rsidRPr="001A6201" w:rsidRDefault="00C73AFF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C73AFF" w:rsidRPr="00B67D39" w:rsidRDefault="00C73AFF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C73AFF" w:rsidRPr="00B67D39" w:rsidRDefault="00C73AFF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C73AFF" w:rsidRDefault="00C73AFF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C73AFF" w:rsidRPr="00872F1F" w:rsidRDefault="00C73AFF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C73AFF" w:rsidRPr="00872F1F" w:rsidRDefault="00C73AFF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35F94B6A" w14:textId="77777777" w:rsidR="001D3331" w:rsidRDefault="001D3331" w:rsidP="001D3331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37CEF4AE" w14:textId="77777777" w:rsidR="001D3331" w:rsidRPr="00517ECB" w:rsidRDefault="001D3331" w:rsidP="001D3331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73AFF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C73AFF" w:rsidRPr="006E100D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3503D3A" w14:textId="0BE2985B" w:rsidR="00844293" w:rsidRDefault="0084429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1D3331" w:rsidRPr="00DE309D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Przeizolowanie linii nN 0,4kV wraz z przyłączami w miejscowościach: Kluki gm. Mińsk Mazowiecki; Borówek, Transbór gm. Latowicz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3F6A16D7" w:rsidR="00C73AFF" w:rsidRPr="006B2C28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1D3331" w:rsidRPr="00DE309D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POST/DYS/OW/GZ/01081/2026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C73AFF" w:rsidRDefault="00C73AFF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73AFF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73AFF" w:rsidRDefault="00C73A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9583753">
    <w:abstractNumId w:val="19"/>
  </w:num>
  <w:num w:numId="2" w16cid:durableId="1980114752">
    <w:abstractNumId w:val="7"/>
  </w:num>
  <w:num w:numId="3" w16cid:durableId="1109281820">
    <w:abstractNumId w:val="13"/>
  </w:num>
  <w:num w:numId="4" w16cid:durableId="2039314529">
    <w:abstractNumId w:val="21"/>
  </w:num>
  <w:num w:numId="5" w16cid:durableId="851842891">
    <w:abstractNumId w:val="19"/>
  </w:num>
  <w:num w:numId="6" w16cid:durableId="1570534279">
    <w:abstractNumId w:val="19"/>
  </w:num>
  <w:num w:numId="7" w16cid:durableId="1638878742">
    <w:abstractNumId w:val="3"/>
  </w:num>
  <w:num w:numId="8" w16cid:durableId="1672298389">
    <w:abstractNumId w:val="28"/>
  </w:num>
  <w:num w:numId="9" w16cid:durableId="1811511024">
    <w:abstractNumId w:val="17"/>
  </w:num>
  <w:num w:numId="10" w16cid:durableId="1046182162">
    <w:abstractNumId w:val="4"/>
  </w:num>
  <w:num w:numId="11" w16cid:durableId="1790540548">
    <w:abstractNumId w:val="14"/>
  </w:num>
  <w:num w:numId="12" w16cid:durableId="196045953">
    <w:abstractNumId w:val="12"/>
  </w:num>
  <w:num w:numId="13" w16cid:durableId="993484572">
    <w:abstractNumId w:val="27"/>
  </w:num>
  <w:num w:numId="14" w16cid:durableId="963779180">
    <w:abstractNumId w:val="23"/>
  </w:num>
  <w:num w:numId="15" w16cid:durableId="289432743">
    <w:abstractNumId w:val="16"/>
  </w:num>
  <w:num w:numId="16" w16cid:durableId="1975713995">
    <w:abstractNumId w:val="9"/>
  </w:num>
  <w:num w:numId="17" w16cid:durableId="1589457302">
    <w:abstractNumId w:val="5"/>
  </w:num>
  <w:num w:numId="18" w16cid:durableId="1710571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3460184">
    <w:abstractNumId w:val="0"/>
  </w:num>
  <w:num w:numId="20" w16cid:durableId="521821450">
    <w:abstractNumId w:val="29"/>
  </w:num>
  <w:num w:numId="21" w16cid:durableId="63265429">
    <w:abstractNumId w:val="1"/>
  </w:num>
  <w:num w:numId="22" w16cid:durableId="2043940205">
    <w:abstractNumId w:val="15"/>
  </w:num>
  <w:num w:numId="23" w16cid:durableId="288898323">
    <w:abstractNumId w:val="10"/>
  </w:num>
  <w:num w:numId="24" w16cid:durableId="901523908">
    <w:abstractNumId w:val="22"/>
  </w:num>
  <w:num w:numId="25" w16cid:durableId="1907563979">
    <w:abstractNumId w:val="26"/>
  </w:num>
  <w:num w:numId="26" w16cid:durableId="1118642704">
    <w:abstractNumId w:val="2"/>
  </w:num>
  <w:num w:numId="27" w16cid:durableId="1879508631">
    <w:abstractNumId w:val="25"/>
  </w:num>
  <w:num w:numId="28" w16cid:durableId="582420431">
    <w:abstractNumId w:val="24"/>
  </w:num>
  <w:num w:numId="29" w16cid:durableId="7619980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0762487">
    <w:abstractNumId w:val="20"/>
  </w:num>
  <w:num w:numId="31" w16cid:durableId="1070158030">
    <w:abstractNumId w:val="11"/>
  </w:num>
  <w:num w:numId="32" w16cid:durableId="115791778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29A2"/>
    <w:rsid w:val="0009045E"/>
    <w:rsid w:val="00094799"/>
    <w:rsid w:val="00094EB9"/>
    <w:rsid w:val="00096510"/>
    <w:rsid w:val="000974B1"/>
    <w:rsid w:val="00097C8B"/>
    <w:rsid w:val="000A3099"/>
    <w:rsid w:val="000B0DBD"/>
    <w:rsid w:val="000B53B2"/>
    <w:rsid w:val="000C47A9"/>
    <w:rsid w:val="000C679C"/>
    <w:rsid w:val="000D42BE"/>
    <w:rsid w:val="000D5886"/>
    <w:rsid w:val="000D6C8E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3331"/>
    <w:rsid w:val="001D3FA6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902A9"/>
    <w:rsid w:val="00295252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181"/>
    <w:rsid w:val="00371A75"/>
    <w:rsid w:val="00375780"/>
    <w:rsid w:val="0038127C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1A6D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295"/>
    <w:rsid w:val="00466493"/>
    <w:rsid w:val="00466AE9"/>
    <w:rsid w:val="00470AFF"/>
    <w:rsid w:val="00473D75"/>
    <w:rsid w:val="00474396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37A87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6E59"/>
    <w:rsid w:val="005C6FCF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12BA"/>
    <w:rsid w:val="006C4791"/>
    <w:rsid w:val="006C4B70"/>
    <w:rsid w:val="006C6089"/>
    <w:rsid w:val="006D16F1"/>
    <w:rsid w:val="006D257C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1CE0"/>
    <w:rsid w:val="007B05E6"/>
    <w:rsid w:val="007B094C"/>
    <w:rsid w:val="007B0FF0"/>
    <w:rsid w:val="007B50D8"/>
    <w:rsid w:val="007C6687"/>
    <w:rsid w:val="007C67FA"/>
    <w:rsid w:val="007D0675"/>
    <w:rsid w:val="007D1209"/>
    <w:rsid w:val="007D78D3"/>
    <w:rsid w:val="00807D09"/>
    <w:rsid w:val="00812E3F"/>
    <w:rsid w:val="008130D5"/>
    <w:rsid w:val="0081735D"/>
    <w:rsid w:val="008217CE"/>
    <w:rsid w:val="00827A7E"/>
    <w:rsid w:val="00831596"/>
    <w:rsid w:val="00842578"/>
    <w:rsid w:val="00844293"/>
    <w:rsid w:val="00847B49"/>
    <w:rsid w:val="00852695"/>
    <w:rsid w:val="008548B7"/>
    <w:rsid w:val="00857549"/>
    <w:rsid w:val="008707CC"/>
    <w:rsid w:val="00884D47"/>
    <w:rsid w:val="008934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122F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0C82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7629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16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AFF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1267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CCB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B0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POST/DYS/OW/GZ/01081/2026                         </dmsv2SWPP2ObjectNumber>
    <dmsv2SWPP2SumMD5 xmlns="http://schemas.microsoft.com/sharepoint/v3">82e6570a7c580177e3cf7823316d0fbe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711755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24799284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FJ3FSM7XJ42E-1652426618-1842</_dlc_DocId>
    <_dlc_DocIdUrl xmlns="a19cb1c7-c5c7-46d4-85ae-d83685407bba">
      <Url>https://swpp2.dms.gkpge.pl/sites/43/_layouts/15/DocIdRedir.aspx?ID=FJ3FSM7XJ42E-1652426618-1842</Url>
      <Description>FJ3FSM7XJ42E-1652426618-1842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557D3B-A286-477B-A7B7-CCC072536F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EB913F-2FFE-424D-AB73-54F7CD8B145B}"/>
</file>

<file path=customXml/itemProps5.xml><?xml version="1.0" encoding="utf-8"?>
<ds:datastoreItem xmlns:ds="http://schemas.openxmlformats.org/officeDocument/2006/customXml" ds:itemID="{6060D993-FAD2-4CA2-B713-6316C9F4B7A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3332</Words>
  <Characters>19997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2026-03-31T06:02:00Z</dcterms:created>
  <dcterms:modified xsi:type="dcterms:W3CDTF">2026-03-31T06:02:00Z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e1b90a73-26f9-4603-ac91-ef3fcbb13325</vt:lpwstr>
  </property>
</Properties>
</file>